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F1E70" w:rsidRPr="008F1E70">
        <w:rPr>
          <w:rFonts w:ascii="Corbel" w:hAnsi="Corbel"/>
          <w:i/>
          <w:smallCaps/>
          <w:sz w:val="24"/>
          <w:szCs w:val="24"/>
        </w:rPr>
        <w:t>2021-2023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4330B1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B23714">
        <w:rPr>
          <w:rFonts w:ascii="Corbel" w:hAnsi="Corbel"/>
          <w:sz w:val="20"/>
          <w:szCs w:val="20"/>
        </w:rPr>
        <w:t xml:space="preserve">ok akademicki </w:t>
      </w:r>
      <w:r w:rsidR="008F1E70" w:rsidRPr="008F1E70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900C27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330B1" w:rsidRDefault="00900C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330B1">
              <w:rPr>
                <w:rFonts w:ascii="Corbel" w:hAnsi="Corbel"/>
                <w:sz w:val="24"/>
                <w:szCs w:val="24"/>
              </w:rPr>
              <w:t>Media relations</w:t>
            </w:r>
          </w:p>
        </w:tc>
      </w:tr>
      <w:tr w:rsidR="0085747A" w:rsidRPr="009C54AE" w:rsidTr="00900C27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900C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MK_27</w:t>
            </w:r>
          </w:p>
        </w:tc>
      </w:tr>
      <w:tr w:rsidR="00900C27" w:rsidRPr="009C54AE" w:rsidTr="00900C27">
        <w:tc>
          <w:tcPr>
            <w:tcW w:w="2694" w:type="dxa"/>
            <w:vAlign w:val="center"/>
          </w:tcPr>
          <w:p w:rsidR="00900C27" w:rsidRPr="009C54AE" w:rsidRDefault="00B23714" w:rsidP="00900C2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900C27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900C2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900C27" w:rsidRPr="009C54AE" w:rsidRDefault="00B23714" w:rsidP="00900C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Paweł Kuca</w:t>
            </w:r>
          </w:p>
        </w:tc>
      </w:tr>
      <w:tr w:rsidR="004330B1" w:rsidRPr="009C54AE" w:rsidTr="00900C27">
        <w:tc>
          <w:tcPr>
            <w:tcW w:w="2694" w:type="dxa"/>
            <w:vAlign w:val="center"/>
          </w:tcPr>
          <w:p w:rsidR="004330B1" w:rsidRPr="009C54AE" w:rsidRDefault="004330B1" w:rsidP="004330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330B1" w:rsidRPr="009C54AE" w:rsidRDefault="004330B1" w:rsidP="00433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Paweł Kuca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0C57D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0C57D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C57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6D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6D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C57D1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C57D1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C57D1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7F3170">
        <w:rPr>
          <w:rFonts w:ascii="Corbel" w:hAnsi="Corbel"/>
          <w:smallCaps w:val="0"/>
          <w:szCs w:val="24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316DDD" w:rsidP="000C57D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Zainteresowanie funkcjonowaniem mediów.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4330B1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330B1" w:rsidRPr="009C54AE" w:rsidTr="004330B1">
        <w:tc>
          <w:tcPr>
            <w:tcW w:w="845" w:type="dxa"/>
            <w:vAlign w:val="center"/>
          </w:tcPr>
          <w:p w:rsidR="004330B1" w:rsidRPr="009C54AE" w:rsidRDefault="004330B1" w:rsidP="00316D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4330B1" w:rsidRPr="009C54AE" w:rsidRDefault="004330B1" w:rsidP="00316D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zasadami budowania przez organizacje relacji z mediami.</w:t>
            </w:r>
          </w:p>
        </w:tc>
      </w:tr>
      <w:tr w:rsidR="004330B1" w:rsidRPr="009C54AE" w:rsidTr="004330B1">
        <w:tc>
          <w:tcPr>
            <w:tcW w:w="845" w:type="dxa"/>
            <w:vAlign w:val="center"/>
          </w:tcPr>
          <w:p w:rsidR="004330B1" w:rsidRPr="009C54AE" w:rsidRDefault="004330B1" w:rsidP="00316DD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4330B1" w:rsidRPr="009C54AE" w:rsidRDefault="004330B1" w:rsidP="00316D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praktycznych umiejętności wykorzystywania różnych narzędzi z zakresu media relations.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316DDD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24257" w:rsidRPr="009C54AE" w:rsidTr="00316DDD">
        <w:tc>
          <w:tcPr>
            <w:tcW w:w="1681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poszerzoną wiedzę na temat reguł budowania relacji z mediami przez organizacje. </w:t>
            </w:r>
          </w:p>
        </w:tc>
        <w:tc>
          <w:tcPr>
            <w:tcW w:w="1865" w:type="dxa"/>
          </w:tcPr>
          <w:p w:rsidR="00824257" w:rsidRPr="009C54AE" w:rsidRDefault="00B23714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4257">
              <w:rPr>
                <w:rFonts w:ascii="Corbel" w:hAnsi="Corbel"/>
                <w:b w:val="0"/>
                <w:smallCaps w:val="0"/>
                <w:szCs w:val="24"/>
              </w:rPr>
              <w:t>_Wo6</w:t>
            </w:r>
          </w:p>
        </w:tc>
      </w:tr>
      <w:tr w:rsidR="00824257" w:rsidRPr="009C54AE" w:rsidTr="00316DDD">
        <w:tc>
          <w:tcPr>
            <w:tcW w:w="1681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analizowania projektów z zakresu media relations pod kątem ich efektywności. </w:t>
            </w:r>
          </w:p>
        </w:tc>
        <w:tc>
          <w:tcPr>
            <w:tcW w:w="1865" w:type="dxa"/>
          </w:tcPr>
          <w:p w:rsidR="00824257" w:rsidRPr="009C54AE" w:rsidRDefault="00B23714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4257">
              <w:rPr>
                <w:rFonts w:ascii="Corbel" w:hAnsi="Corbel"/>
                <w:b w:val="0"/>
                <w:smallCaps w:val="0"/>
                <w:szCs w:val="24"/>
              </w:rPr>
              <w:t>_Uo1</w:t>
            </w:r>
          </w:p>
        </w:tc>
      </w:tr>
      <w:tr w:rsidR="00824257" w:rsidRPr="009C54AE" w:rsidTr="00316DDD">
        <w:tc>
          <w:tcPr>
            <w:tcW w:w="1681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zaproponować efektywne rozwiązanie problemu z zakresu budowania relacji z mediami. </w:t>
            </w:r>
          </w:p>
        </w:tc>
        <w:tc>
          <w:tcPr>
            <w:tcW w:w="1865" w:type="dxa"/>
          </w:tcPr>
          <w:p w:rsidR="00824257" w:rsidRPr="009C54AE" w:rsidRDefault="00B23714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4257">
              <w:rPr>
                <w:rFonts w:ascii="Corbel" w:hAnsi="Corbel"/>
                <w:b w:val="0"/>
                <w:smallCaps w:val="0"/>
                <w:szCs w:val="24"/>
              </w:rPr>
              <w:t>_U05</w:t>
            </w:r>
          </w:p>
        </w:tc>
      </w:tr>
      <w:tr w:rsidR="00824257" w:rsidRPr="009C54AE" w:rsidTr="00316DDD">
        <w:tc>
          <w:tcPr>
            <w:tcW w:w="1681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824257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Rozumie potrzebę poszerzenia wiedzy z zakresu funkcjonowania mediów i budowy relacji z mediami przez organizacje. </w:t>
            </w:r>
          </w:p>
        </w:tc>
        <w:tc>
          <w:tcPr>
            <w:tcW w:w="1865" w:type="dxa"/>
          </w:tcPr>
          <w:p w:rsidR="00824257" w:rsidRDefault="00B23714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4257">
              <w:rPr>
                <w:rFonts w:ascii="Corbel" w:hAnsi="Corbel"/>
                <w:b w:val="0"/>
                <w:smallCaps w:val="0"/>
                <w:szCs w:val="24"/>
              </w:rPr>
              <w:t>_Ko1</w:t>
            </w:r>
            <w:r w:rsidR="004330B1">
              <w:rPr>
                <w:rFonts w:ascii="Corbel" w:hAnsi="Corbel"/>
                <w:b w:val="0"/>
                <w:smallCaps w:val="0"/>
                <w:szCs w:val="24"/>
              </w:rPr>
              <w:t>, K_07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B23714">
        <w:rPr>
          <w:rFonts w:ascii="Corbel" w:hAnsi="Corbel"/>
          <w:sz w:val="24"/>
          <w:szCs w:val="24"/>
        </w:rPr>
        <w:t>konwersatorium</w:t>
      </w:r>
      <w:r w:rsidRPr="009C54AE">
        <w:rPr>
          <w:rFonts w:ascii="Corbel" w:hAnsi="Corbel"/>
          <w:sz w:val="24"/>
          <w:szCs w:val="24"/>
        </w:rPr>
        <w:t xml:space="preserve">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330B1" w:rsidRPr="009C54AE" w:rsidTr="004330B1">
        <w:tc>
          <w:tcPr>
            <w:tcW w:w="9520" w:type="dxa"/>
          </w:tcPr>
          <w:p w:rsidR="004330B1" w:rsidRPr="009C54AE" w:rsidRDefault="004330B1" w:rsidP="0082425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Pr="009C54AE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funkcjonowania rynku medialnego, pracy redakcji, reguły pracy dziennikarzy.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Pr="009C54AE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Lista prasowa jako narzędzie służące do kontaktów z dziennikarzami. 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Pr="009C54AE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konstruowania komunikatu prasowego. Pisanie komunikatów prasowych na zadany temat.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organizacji konferencji prasowej.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współpracy z dziennikarzami telewizyjnymi i radiowymi.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Ćwiczenia praktyczne z zakresu wypowiedzi dla mediów. 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 własne organizacji – zasady funkcjonowania.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studiów przypadku z zakresu media relations.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Media społecznościowe w prowadzeniu działań media relations. </w:t>
            </w:r>
          </w:p>
        </w:tc>
      </w:tr>
      <w:tr w:rsidR="004330B1" w:rsidRPr="009C54AE" w:rsidTr="004330B1">
        <w:tc>
          <w:tcPr>
            <w:tcW w:w="9520" w:type="dxa"/>
          </w:tcPr>
          <w:p w:rsidR="004330B1" w:rsidRDefault="004330B1" w:rsidP="00824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z mediami w sytuacji kryzysowej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24257" w:rsidRPr="00B74FB5" w:rsidRDefault="00824257" w:rsidP="0082425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74FB5">
        <w:rPr>
          <w:rFonts w:ascii="Corbel" w:hAnsi="Corbel"/>
          <w:b w:val="0"/>
          <w:smallCaps w:val="0"/>
          <w:szCs w:val="24"/>
        </w:rPr>
        <w:t xml:space="preserve">Dyskusja, analiza tekstów, analiza studiów przypadku, praca w grupach. 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lastRenderedPageBreak/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824257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24257" w:rsidRPr="009C54AE" w:rsidTr="00824257">
        <w:tc>
          <w:tcPr>
            <w:tcW w:w="1962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r w:rsidRPr="00651A59">
              <w:rPr>
                <w:sz w:val="24"/>
                <w:szCs w:val="24"/>
              </w:rPr>
              <w:t>Projekt zaliczeniowy.</w:t>
            </w:r>
          </w:p>
        </w:tc>
        <w:tc>
          <w:tcPr>
            <w:tcW w:w="2117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651A59">
              <w:rPr>
                <w:sz w:val="24"/>
                <w:szCs w:val="24"/>
              </w:rPr>
              <w:t>Konw</w:t>
            </w:r>
            <w:proofErr w:type="spellEnd"/>
            <w:r w:rsidRPr="00651A59">
              <w:rPr>
                <w:sz w:val="24"/>
                <w:szCs w:val="24"/>
              </w:rPr>
              <w:t xml:space="preserve">. </w:t>
            </w:r>
          </w:p>
        </w:tc>
      </w:tr>
      <w:tr w:rsidR="00824257" w:rsidRPr="009C54AE" w:rsidTr="00824257">
        <w:tc>
          <w:tcPr>
            <w:tcW w:w="1962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r w:rsidRPr="00651A59">
              <w:rPr>
                <w:sz w:val="24"/>
                <w:szCs w:val="24"/>
              </w:rPr>
              <w:t>Projekt zaliczeniowy.</w:t>
            </w:r>
          </w:p>
        </w:tc>
        <w:tc>
          <w:tcPr>
            <w:tcW w:w="2117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651A59">
              <w:rPr>
                <w:sz w:val="24"/>
                <w:szCs w:val="24"/>
              </w:rPr>
              <w:t>Konw</w:t>
            </w:r>
            <w:proofErr w:type="spellEnd"/>
            <w:r w:rsidRPr="00651A59">
              <w:rPr>
                <w:sz w:val="24"/>
                <w:szCs w:val="24"/>
              </w:rPr>
              <w:t xml:space="preserve">. </w:t>
            </w:r>
          </w:p>
        </w:tc>
      </w:tr>
      <w:tr w:rsidR="00824257" w:rsidRPr="009C54AE" w:rsidTr="00824257">
        <w:tc>
          <w:tcPr>
            <w:tcW w:w="1962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r w:rsidRPr="00651A59">
              <w:rPr>
                <w:sz w:val="24"/>
                <w:szCs w:val="24"/>
              </w:rPr>
              <w:t xml:space="preserve">Projekt zaliczeniowy. Realizacja ćwiczeń w trakcie zajęć. </w:t>
            </w:r>
          </w:p>
        </w:tc>
        <w:tc>
          <w:tcPr>
            <w:tcW w:w="2117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651A59">
              <w:rPr>
                <w:sz w:val="24"/>
                <w:szCs w:val="24"/>
              </w:rPr>
              <w:t>Konw</w:t>
            </w:r>
            <w:proofErr w:type="spellEnd"/>
            <w:r w:rsidRPr="00651A59">
              <w:rPr>
                <w:sz w:val="24"/>
                <w:szCs w:val="24"/>
              </w:rPr>
              <w:t xml:space="preserve">. </w:t>
            </w:r>
          </w:p>
        </w:tc>
      </w:tr>
      <w:tr w:rsidR="00824257" w:rsidRPr="009C54AE" w:rsidTr="00824257">
        <w:tc>
          <w:tcPr>
            <w:tcW w:w="1962" w:type="dxa"/>
          </w:tcPr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r w:rsidRPr="00651A59">
              <w:rPr>
                <w:sz w:val="24"/>
                <w:szCs w:val="24"/>
              </w:rPr>
              <w:t>Ocena wypowiedzi w trakcie zajęć.</w:t>
            </w:r>
          </w:p>
        </w:tc>
        <w:tc>
          <w:tcPr>
            <w:tcW w:w="2117" w:type="dxa"/>
          </w:tcPr>
          <w:p w:rsidR="00824257" w:rsidRPr="00651A59" w:rsidRDefault="00824257" w:rsidP="00824257">
            <w:pPr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651A59">
              <w:rPr>
                <w:sz w:val="24"/>
                <w:szCs w:val="24"/>
              </w:rPr>
              <w:t>Konw</w:t>
            </w:r>
            <w:proofErr w:type="spellEnd"/>
            <w:r w:rsidRPr="00651A59">
              <w:rPr>
                <w:sz w:val="24"/>
                <w:szCs w:val="24"/>
              </w:rPr>
              <w:t xml:space="preserve">. 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24257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zaliczeniowy. Przygotowanie koncepcji relacji z mediami w ramach planowanego wydarzenia. Zakres projektu obejmuje koncepcję media relations, przygotowanie wybranych narzędzi relacji z mediami, materiałów prasowych, kluczowych przesłań.</w:t>
            </w:r>
          </w:p>
          <w:p w:rsidR="00824257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w trakcie zajęć ma wpływ na podniesienie oceny. 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824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217FB6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824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B2371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projektu, samodzielne studiowanie literatury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824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824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24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959D5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242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242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82425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24257" w:rsidRPr="00244549">
              <w:rPr>
                <w:b w:val="0"/>
              </w:rPr>
              <w:t xml:space="preserve">A. </w:t>
            </w:r>
            <w:proofErr w:type="spellStart"/>
            <w:r w:rsidR="00824257" w:rsidRPr="00244549">
              <w:rPr>
                <w:b w:val="0"/>
              </w:rPr>
              <w:t>Łaszyn</w:t>
            </w:r>
            <w:proofErr w:type="spellEnd"/>
            <w:r w:rsidR="00824257" w:rsidRPr="00244549">
              <w:rPr>
                <w:b w:val="0"/>
              </w:rPr>
              <w:t xml:space="preserve">, </w:t>
            </w:r>
            <w:r w:rsidR="00824257" w:rsidRPr="00244549">
              <w:rPr>
                <w:b w:val="0"/>
                <w:i/>
              </w:rPr>
              <w:t>Media i TY,</w:t>
            </w:r>
            <w:r w:rsidR="00824257" w:rsidRPr="00244549">
              <w:rPr>
                <w:b w:val="0"/>
              </w:rPr>
              <w:t xml:space="preserve"> Warszawa 2017.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24257" w:rsidRDefault="0085747A" w:rsidP="00824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824257" w:rsidRPr="00244549" w:rsidRDefault="00824257" w:rsidP="00824257">
            <w:pPr>
              <w:pStyle w:val="Punktygwne"/>
              <w:spacing w:before="0" w:after="0"/>
              <w:rPr>
                <w:b w:val="0"/>
              </w:rPr>
            </w:pPr>
            <w:r w:rsidRPr="00244549">
              <w:rPr>
                <w:b w:val="0"/>
              </w:rPr>
              <w:t xml:space="preserve">D. Tworzydło, </w:t>
            </w:r>
            <w:r w:rsidRPr="00244549">
              <w:rPr>
                <w:b w:val="0"/>
                <w:i/>
              </w:rPr>
              <w:t>Public relations praktycznie</w:t>
            </w:r>
            <w:r w:rsidRPr="00244549">
              <w:rPr>
                <w:b w:val="0"/>
              </w:rPr>
              <w:t>, Rzeszów 2017</w:t>
            </w:r>
            <w:r>
              <w:rPr>
                <w:b w:val="0"/>
              </w:rPr>
              <w:t>.</w:t>
            </w:r>
          </w:p>
          <w:p w:rsidR="00824257" w:rsidRPr="00244549" w:rsidRDefault="00824257" w:rsidP="00824257">
            <w:pPr>
              <w:pStyle w:val="Punktygwne"/>
              <w:spacing w:before="0" w:after="0"/>
              <w:rPr>
                <w:b w:val="0"/>
              </w:rPr>
            </w:pPr>
            <w:r w:rsidRPr="00244549">
              <w:rPr>
                <w:b w:val="0"/>
              </w:rPr>
              <w:t>D. Tworzydło, P. Kuca</w:t>
            </w:r>
            <w:r w:rsidRPr="00244549">
              <w:rPr>
                <w:b w:val="0"/>
                <w:i/>
              </w:rPr>
              <w:t>, Relacje z mediami w samorządach. Teoria i praktyka</w:t>
            </w:r>
            <w:r>
              <w:rPr>
                <w:b w:val="0"/>
              </w:rPr>
              <w:t>, Rzeszów 2010.</w:t>
            </w:r>
          </w:p>
          <w:p w:rsidR="0085747A" w:rsidRPr="009C54AE" w:rsidRDefault="00824257" w:rsidP="0082425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44549">
              <w:rPr>
                <w:b w:val="0"/>
              </w:rPr>
              <w:t xml:space="preserve">K. </w:t>
            </w:r>
            <w:proofErr w:type="spellStart"/>
            <w:r w:rsidRPr="00244549">
              <w:rPr>
                <w:b w:val="0"/>
              </w:rPr>
              <w:t>Wojcik</w:t>
            </w:r>
            <w:proofErr w:type="spellEnd"/>
            <w:r w:rsidRPr="00244549">
              <w:rPr>
                <w:b w:val="0"/>
              </w:rPr>
              <w:t xml:space="preserve">, </w:t>
            </w:r>
            <w:r w:rsidRPr="00244549">
              <w:rPr>
                <w:b w:val="0"/>
                <w:i/>
              </w:rPr>
              <w:t>Public relations</w:t>
            </w:r>
            <w:r w:rsidRPr="00244549">
              <w:rPr>
                <w:b w:val="0"/>
              </w:rPr>
              <w:t>, Warszawa 2009</w:t>
            </w:r>
            <w:r>
              <w:rPr>
                <w:b w:val="0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1567" w:rsidRDefault="00471567" w:rsidP="00C16ABF">
      <w:pPr>
        <w:spacing w:after="0" w:line="240" w:lineRule="auto"/>
      </w:pPr>
      <w:r>
        <w:separator/>
      </w:r>
    </w:p>
  </w:endnote>
  <w:endnote w:type="continuationSeparator" w:id="0">
    <w:p w:rsidR="00471567" w:rsidRDefault="0047156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1567" w:rsidRDefault="00471567" w:rsidP="00C16ABF">
      <w:pPr>
        <w:spacing w:after="0" w:line="240" w:lineRule="auto"/>
      </w:pPr>
      <w:r>
        <w:separator/>
      </w:r>
    </w:p>
  </w:footnote>
  <w:footnote w:type="continuationSeparator" w:id="0">
    <w:p w:rsidR="00471567" w:rsidRDefault="0047156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7D1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6BF8"/>
    <w:rsid w:val="001D657B"/>
    <w:rsid w:val="001D7B54"/>
    <w:rsid w:val="001E0209"/>
    <w:rsid w:val="001F2CA2"/>
    <w:rsid w:val="002144C0"/>
    <w:rsid w:val="00217FB6"/>
    <w:rsid w:val="0022477D"/>
    <w:rsid w:val="002278A9"/>
    <w:rsid w:val="00232D17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5EEF"/>
    <w:rsid w:val="002B6119"/>
    <w:rsid w:val="002C1F06"/>
    <w:rsid w:val="002D3375"/>
    <w:rsid w:val="002D73D4"/>
    <w:rsid w:val="002E7A79"/>
    <w:rsid w:val="002F02A3"/>
    <w:rsid w:val="002F4ABE"/>
    <w:rsid w:val="003018BA"/>
    <w:rsid w:val="0030395F"/>
    <w:rsid w:val="00305C92"/>
    <w:rsid w:val="003151C5"/>
    <w:rsid w:val="00316DDD"/>
    <w:rsid w:val="003343CF"/>
    <w:rsid w:val="0034088A"/>
    <w:rsid w:val="00346FE9"/>
    <w:rsid w:val="0034759A"/>
    <w:rsid w:val="003503F6"/>
    <w:rsid w:val="003530DD"/>
    <w:rsid w:val="00363F78"/>
    <w:rsid w:val="003959D5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30B1"/>
    <w:rsid w:val="004362C6"/>
    <w:rsid w:val="00437FA2"/>
    <w:rsid w:val="00445970"/>
    <w:rsid w:val="00461EFC"/>
    <w:rsid w:val="004652C2"/>
    <w:rsid w:val="004706D1"/>
    <w:rsid w:val="00471326"/>
    <w:rsid w:val="00471567"/>
    <w:rsid w:val="0047598D"/>
    <w:rsid w:val="004840FD"/>
    <w:rsid w:val="00490F7D"/>
    <w:rsid w:val="00491678"/>
    <w:rsid w:val="004968E2"/>
    <w:rsid w:val="004A3EEA"/>
    <w:rsid w:val="004A4D1F"/>
    <w:rsid w:val="004D5282"/>
    <w:rsid w:val="004E44CE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28B0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170"/>
    <w:rsid w:val="007F4155"/>
    <w:rsid w:val="0081554D"/>
    <w:rsid w:val="0081707E"/>
    <w:rsid w:val="00824257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E70"/>
    <w:rsid w:val="008F6E29"/>
    <w:rsid w:val="00900C27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3714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835"/>
    <w:rsid w:val="00D02B25"/>
    <w:rsid w:val="00D02EBA"/>
    <w:rsid w:val="00D10B50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4D3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17C6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0B925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DBF5E-8F4A-48A7-AFF6-3BD7287E4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4</Pages>
  <Words>748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2019-02-06T12:12:00Z</cp:lastPrinted>
  <dcterms:created xsi:type="dcterms:W3CDTF">2021-02-07T14:42:00Z</dcterms:created>
  <dcterms:modified xsi:type="dcterms:W3CDTF">2021-07-05T09:03:00Z</dcterms:modified>
</cp:coreProperties>
</file>